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2616C" w14:textId="77777777" w:rsidR="00972735" w:rsidRDefault="00972735" w:rsidP="00972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VICARS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7C105668" w14:textId="77777777" w:rsidR="00972735" w:rsidRDefault="00972735" w:rsidP="00972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West Markham, Nottinghamshire.</w:t>
      </w:r>
    </w:p>
    <w:p w14:paraId="19CFBC62" w14:textId="77777777" w:rsidR="00972735" w:rsidRDefault="00972735" w:rsidP="00972735">
      <w:pPr>
        <w:pStyle w:val="NoSpacing"/>
        <w:rPr>
          <w:rFonts w:cs="Times New Roman"/>
          <w:szCs w:val="24"/>
        </w:rPr>
      </w:pPr>
    </w:p>
    <w:p w14:paraId="517AC4F5" w14:textId="77777777" w:rsidR="00972735" w:rsidRDefault="00972735" w:rsidP="00972735">
      <w:pPr>
        <w:pStyle w:val="NoSpacing"/>
        <w:rPr>
          <w:rFonts w:cs="Times New Roman"/>
          <w:szCs w:val="24"/>
        </w:rPr>
      </w:pPr>
    </w:p>
    <w:p w14:paraId="6DE2BE2C" w14:textId="77777777" w:rsidR="00972735" w:rsidRDefault="00972735" w:rsidP="00972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Apr.1488</w:t>
      </w:r>
      <w:r>
        <w:rPr>
          <w:rFonts w:cs="Times New Roman"/>
          <w:szCs w:val="24"/>
        </w:rPr>
        <w:tab/>
        <w:t>He made his Will.   (W.Y.R. p.174)</w:t>
      </w:r>
    </w:p>
    <w:p w14:paraId="2EA68FA7" w14:textId="77777777" w:rsidR="00972735" w:rsidRDefault="00972735" w:rsidP="00972735">
      <w:pPr>
        <w:pStyle w:val="NoSpacing"/>
        <w:rPr>
          <w:rFonts w:cs="Times New Roman"/>
          <w:szCs w:val="24"/>
        </w:rPr>
      </w:pPr>
    </w:p>
    <w:p w14:paraId="46E1C246" w14:textId="77777777" w:rsidR="00972735" w:rsidRDefault="00972735" w:rsidP="00972735">
      <w:pPr>
        <w:pStyle w:val="NoSpacing"/>
        <w:rPr>
          <w:rFonts w:cs="Times New Roman"/>
          <w:szCs w:val="24"/>
        </w:rPr>
      </w:pPr>
    </w:p>
    <w:p w14:paraId="5DE6D1A4" w14:textId="77777777" w:rsidR="00972735" w:rsidRDefault="00972735" w:rsidP="00972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2024</w:t>
      </w:r>
    </w:p>
    <w:p w14:paraId="0E4A8C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DD4F1" w14:textId="77777777" w:rsidR="00972735" w:rsidRDefault="00972735" w:rsidP="009139A6">
      <w:r>
        <w:separator/>
      </w:r>
    </w:p>
  </w:endnote>
  <w:endnote w:type="continuationSeparator" w:id="0">
    <w:p w14:paraId="2EDA3114" w14:textId="77777777" w:rsidR="00972735" w:rsidRDefault="009727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33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70C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883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8C13B" w14:textId="77777777" w:rsidR="00972735" w:rsidRDefault="00972735" w:rsidP="009139A6">
      <w:r>
        <w:separator/>
      </w:r>
    </w:p>
  </w:footnote>
  <w:footnote w:type="continuationSeparator" w:id="0">
    <w:p w14:paraId="4129F4AE" w14:textId="77777777" w:rsidR="00972735" w:rsidRDefault="009727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046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267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500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35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97273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3CB50"/>
  <w15:chartTrackingRefBased/>
  <w15:docId w15:val="{CA9AAFD7-AC8F-49A4-BF66-5EC6170C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2024-05-29T20:19:00Z</dcterms:created>
  <dcterms:modified xsi:type="dcterms:W3CDTF">2024-05-29T20:20:00Z</dcterms:modified>
</cp:coreProperties>
</file>